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E1337" w14:textId="77777777" w:rsidR="00071EDD" w:rsidRPr="00C77DDA" w:rsidRDefault="00071EDD" w:rsidP="00C77DDA">
      <w:pPr>
        <w:rPr>
          <w:rFonts w:ascii="Arial" w:hAnsi="Arial" w:cs="Arial"/>
          <w:b/>
          <w:sz w:val="28"/>
          <w:szCs w:val="28"/>
        </w:rPr>
      </w:pPr>
      <w:r w:rsidRPr="00F976ED">
        <w:rPr>
          <w:rFonts w:ascii="Arial" w:hAnsi="Arial" w:cs="Arial"/>
          <w:b/>
          <w:sz w:val="28"/>
          <w:szCs w:val="28"/>
        </w:rPr>
        <w:t>E</w:t>
      </w:r>
      <w:r w:rsidR="000B7794">
        <w:rPr>
          <w:rFonts w:ascii="Arial" w:hAnsi="Arial" w:cs="Arial"/>
          <w:b/>
          <w:sz w:val="28"/>
          <w:szCs w:val="28"/>
        </w:rPr>
        <w:t>igene</w:t>
      </w:r>
      <w:r w:rsidRPr="00F976ED">
        <w:rPr>
          <w:rFonts w:ascii="Arial" w:hAnsi="Arial" w:cs="Arial"/>
          <w:b/>
          <w:sz w:val="28"/>
          <w:szCs w:val="28"/>
        </w:rPr>
        <w:t>rklärung zu</w:t>
      </w:r>
      <w:r w:rsidR="003A30E3" w:rsidRPr="00F976ED">
        <w:rPr>
          <w:rFonts w:ascii="Arial" w:hAnsi="Arial" w:cs="Arial"/>
          <w:b/>
          <w:sz w:val="28"/>
          <w:szCs w:val="28"/>
        </w:rPr>
        <w:t>r Betriebshaftpflicht</w:t>
      </w:r>
      <w:r w:rsidR="003D3D57">
        <w:rPr>
          <w:rFonts w:ascii="Arial" w:hAnsi="Arial" w:cs="Arial"/>
          <w:b/>
          <w:sz w:val="28"/>
          <w:szCs w:val="28"/>
        </w:rPr>
        <w:t>versicherung</w:t>
      </w:r>
      <w:r w:rsidR="00FF1703" w:rsidRPr="00F976ED">
        <w:rPr>
          <w:rStyle w:val="Funotenzeichen"/>
          <w:rFonts w:ascii="Arial" w:hAnsi="Arial" w:cs="Arial"/>
          <w:b/>
          <w:sz w:val="28"/>
          <w:szCs w:val="28"/>
        </w:rPr>
        <w:footnoteReference w:id="1"/>
      </w:r>
      <w:r w:rsidR="00DD482C" w:rsidRPr="00F976ED">
        <w:rPr>
          <w:rFonts w:ascii="Arial" w:hAnsi="Arial" w:cs="Arial"/>
          <w:b/>
          <w:sz w:val="28"/>
          <w:szCs w:val="28"/>
        </w:rPr>
        <w:t xml:space="preserve"> </w:t>
      </w:r>
      <w:r w:rsidR="00DD482C" w:rsidRPr="00F976ED">
        <w:rPr>
          <w:rFonts w:ascii="Arial" w:hAnsi="Arial" w:cs="Arial"/>
          <w:b/>
          <w:sz w:val="28"/>
          <w:szCs w:val="28"/>
          <w:vertAlign w:val="superscript"/>
        </w:rPr>
        <w:t>2</w:t>
      </w:r>
      <w:r w:rsidR="00245296">
        <w:rPr>
          <w:rFonts w:ascii="Arial" w:hAnsi="Arial" w:cs="Arial"/>
          <w:b/>
          <w:sz w:val="28"/>
          <w:szCs w:val="28"/>
          <w:vertAlign w:val="superscript"/>
        </w:rPr>
        <w:br/>
      </w:r>
    </w:p>
    <w:p w14:paraId="15042E41" w14:textId="77777777" w:rsidR="00071EDD" w:rsidRPr="00F976ED" w:rsidRDefault="00071EDD" w:rsidP="00071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hanging="993"/>
        <w:rPr>
          <w:rFonts w:ascii="Arial" w:hAnsi="Arial" w:cs="Arial"/>
          <w:sz w:val="18"/>
          <w:szCs w:val="18"/>
        </w:rPr>
      </w:pPr>
      <w:r w:rsidRPr="00F976ED">
        <w:rPr>
          <w:rFonts w:ascii="Arial" w:hAnsi="Arial" w:cs="Arial"/>
          <w:sz w:val="18"/>
          <w:szCs w:val="18"/>
        </w:rPr>
        <w:t>Hinweis:</w:t>
      </w:r>
      <w:r w:rsidRPr="00F976ED">
        <w:rPr>
          <w:rFonts w:ascii="Arial" w:hAnsi="Arial" w:cs="Arial"/>
        </w:rPr>
        <w:tab/>
      </w:r>
      <w:r w:rsidRPr="00F976ED">
        <w:rPr>
          <w:rFonts w:ascii="Arial" w:hAnsi="Arial" w:cs="Arial"/>
          <w:sz w:val="18"/>
          <w:szCs w:val="18"/>
        </w:rPr>
        <w:t xml:space="preserve">Diese Erklärung ist von Einzelbewerbern, ALLEN Mitgliedern einer Bewerbergemeinschaft und </w:t>
      </w:r>
      <w:r w:rsidR="00071093" w:rsidRPr="00F976ED">
        <w:rPr>
          <w:rFonts w:ascii="Arial" w:hAnsi="Arial" w:cs="Arial"/>
          <w:sz w:val="18"/>
          <w:szCs w:val="18"/>
        </w:rPr>
        <w:t xml:space="preserve">auf Verlangen von </w:t>
      </w:r>
      <w:r w:rsidRPr="00F976ED">
        <w:rPr>
          <w:rFonts w:ascii="Arial" w:hAnsi="Arial" w:cs="Arial"/>
          <w:sz w:val="18"/>
          <w:szCs w:val="18"/>
        </w:rPr>
        <w:t>ALLEN Nachunternehmern auszufüllen und zu unterschreiben. Wir</w:t>
      </w:r>
      <w:r w:rsidR="00071093" w:rsidRPr="00F976ED">
        <w:rPr>
          <w:rFonts w:ascii="Arial" w:hAnsi="Arial" w:cs="Arial"/>
          <w:sz w:val="18"/>
          <w:szCs w:val="18"/>
        </w:rPr>
        <w:t>d</w:t>
      </w:r>
      <w:r w:rsidRPr="00F976ED">
        <w:rPr>
          <w:rFonts w:ascii="Arial" w:hAnsi="Arial" w:cs="Arial"/>
          <w:sz w:val="18"/>
          <w:szCs w:val="18"/>
        </w:rPr>
        <w:t xml:space="preserve"> das Formular nicht ausgefüllt und beigelegt, kann dies zum Ausschluss Ihres Teilnahmeantrags führen.</w:t>
      </w:r>
    </w:p>
    <w:p w14:paraId="5C6F1E19" w14:textId="77777777" w:rsidR="00071EDD" w:rsidRPr="00F976ED" w:rsidRDefault="000B7794" w:rsidP="005A2C7A">
      <w:pPr>
        <w:tabs>
          <w:tab w:val="left" w:pos="576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14:paraId="2DE27E8C" w14:textId="77777777" w:rsidR="005A2C7A" w:rsidRDefault="003D3D57" w:rsidP="005A2C7A">
      <w:pPr>
        <w:pStyle w:val="Listenabsatz"/>
        <w:spacing w:after="0"/>
        <w:ind w:left="0"/>
        <w:rPr>
          <w:rFonts w:ascii="Arial" w:hAnsi="Arial" w:cs="Arial"/>
        </w:rPr>
      </w:pPr>
      <w:r w:rsidRPr="00F976ED">
        <w:rPr>
          <w:rFonts w:ascii="Arial" w:hAnsi="Arial" w:cs="Arial"/>
        </w:rPr>
        <w:t xml:space="preserve">Der Auftragnehmer und Auftraggeber haften einander nach den gesetzlichen Vorschriften. </w:t>
      </w:r>
      <w:r w:rsidR="005A2C7A" w:rsidRPr="00F976ED">
        <w:rPr>
          <w:rFonts w:ascii="Arial" w:hAnsi="Arial" w:cs="Arial"/>
        </w:rPr>
        <w:t>Die Vertragsparteien haften jedoch nicht für entgangenen Gewinn und Produktionsausfall.</w:t>
      </w:r>
    </w:p>
    <w:p w14:paraId="651D960D" w14:textId="77777777" w:rsidR="00B56C0E" w:rsidRPr="00F976ED" w:rsidRDefault="00B56C0E" w:rsidP="00B56C0E">
      <w:pPr>
        <w:rPr>
          <w:rFonts w:ascii="Arial" w:hAnsi="Arial" w:cs="Arial"/>
        </w:rPr>
      </w:pPr>
      <w:r w:rsidRPr="00F976ED">
        <w:rPr>
          <w:rFonts w:ascii="Arial" w:hAnsi="Arial" w:cs="Arial"/>
        </w:rPr>
        <w:t xml:space="preserve">Die Haftung wird </w:t>
      </w:r>
      <w:r w:rsidR="00C77DDA" w:rsidRPr="00F976ED">
        <w:rPr>
          <w:rFonts w:ascii="Arial" w:hAnsi="Arial" w:cs="Arial"/>
        </w:rPr>
        <w:t>der Höhe</w:t>
      </w:r>
      <w:r w:rsidR="00C77DDA">
        <w:rPr>
          <w:rFonts w:ascii="Arial" w:hAnsi="Arial" w:cs="Arial"/>
        </w:rPr>
        <w:t xml:space="preserve"> nach wie folgt</w:t>
      </w:r>
      <w:r w:rsidR="00C77DDA" w:rsidRPr="00F976ED">
        <w:rPr>
          <w:rFonts w:ascii="Arial" w:hAnsi="Arial" w:cs="Arial"/>
        </w:rPr>
        <w:t xml:space="preserve"> </w:t>
      </w:r>
      <w:r w:rsidRPr="00F976ED">
        <w:rPr>
          <w:rFonts w:ascii="Arial" w:hAnsi="Arial" w:cs="Arial"/>
        </w:rPr>
        <w:t>begrenzt</w:t>
      </w:r>
      <w:r>
        <w:rPr>
          <w:rFonts w:ascii="Arial" w:hAnsi="Arial" w:cs="Arial"/>
        </w:rPr>
        <w:t xml:space="preserve"> </w:t>
      </w:r>
      <w:r w:rsidR="00C77DDA">
        <w:rPr>
          <w:rFonts w:ascii="Arial" w:hAnsi="Arial" w:cs="Arial"/>
        </w:rPr>
        <w:t>auf</w:t>
      </w:r>
      <w:r>
        <w:rPr>
          <w:rFonts w:ascii="Arial" w:hAnsi="Arial" w:cs="Arial"/>
        </w:rPr>
        <w:t>:</w:t>
      </w:r>
    </w:p>
    <w:p w14:paraId="3B125EB8" w14:textId="77777777" w:rsidR="00C77DDA" w:rsidRDefault="00870B81" w:rsidP="00870B81">
      <w:pPr>
        <w:spacing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77DDA" w:rsidRPr="00B56C0E">
        <w:rPr>
          <w:rFonts w:ascii="Arial" w:hAnsi="Arial" w:cs="Arial"/>
        </w:rPr>
        <w:t xml:space="preserve"> Mio. EUR</w:t>
      </w:r>
      <w:r w:rsidR="00C77DDA">
        <w:rPr>
          <w:rFonts w:ascii="Arial" w:hAnsi="Arial" w:cs="Arial"/>
        </w:rPr>
        <w:t xml:space="preserve"> Sachschäden je Schadensereignis</w:t>
      </w:r>
    </w:p>
    <w:p w14:paraId="4AC88532" w14:textId="77777777" w:rsidR="00B56C0E" w:rsidRPr="00B56C0E" w:rsidRDefault="00870B81" w:rsidP="00870B81">
      <w:pPr>
        <w:ind w:left="1985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77DDA">
        <w:rPr>
          <w:rFonts w:ascii="Arial" w:hAnsi="Arial" w:cs="Arial"/>
        </w:rPr>
        <w:t xml:space="preserve"> Mio. EUR </w:t>
      </w:r>
      <w:r w:rsidR="00B56C0E" w:rsidRPr="00B56C0E">
        <w:rPr>
          <w:rFonts w:ascii="Arial" w:hAnsi="Arial" w:cs="Arial"/>
        </w:rPr>
        <w:t xml:space="preserve">Vermögensschäden </w:t>
      </w:r>
      <w:r w:rsidR="00C77DDA">
        <w:rPr>
          <w:rFonts w:ascii="Arial" w:hAnsi="Arial" w:cs="Arial"/>
        </w:rPr>
        <w:t>je Schadensereignis</w:t>
      </w:r>
    </w:p>
    <w:p w14:paraId="09AAAC87" w14:textId="77777777" w:rsidR="005A2C7A" w:rsidRPr="00F976ED" w:rsidRDefault="005A2C7A" w:rsidP="005A2C7A">
      <w:pPr>
        <w:pStyle w:val="Listenabsatz"/>
        <w:spacing w:after="0"/>
        <w:ind w:left="0"/>
        <w:rPr>
          <w:rFonts w:ascii="Arial" w:hAnsi="Arial" w:cs="Arial"/>
        </w:rPr>
      </w:pPr>
    </w:p>
    <w:p w14:paraId="73A976F4" w14:textId="77777777" w:rsidR="005A2C7A" w:rsidRPr="00245296" w:rsidRDefault="003D3D57" w:rsidP="00870B81">
      <w:pPr>
        <w:spacing w:after="0"/>
        <w:rPr>
          <w:rFonts w:ascii="Arial" w:hAnsi="Arial" w:cs="Arial"/>
          <w:b/>
          <w:bCs/>
        </w:rPr>
      </w:pPr>
      <w:r w:rsidRPr="00245296">
        <w:rPr>
          <w:rFonts w:ascii="Arial" w:hAnsi="Arial" w:cs="Arial"/>
          <w:b/>
          <w:bCs/>
        </w:rPr>
        <w:t>D</w:t>
      </w:r>
      <w:r w:rsidR="005A2C7A" w:rsidRPr="00245296">
        <w:rPr>
          <w:rFonts w:ascii="Arial" w:hAnsi="Arial" w:cs="Arial"/>
          <w:b/>
          <w:bCs/>
        </w:rPr>
        <w:t xml:space="preserve">er Auftragnehmer muss einen Haftpflichtversicherungsschutz für </w:t>
      </w:r>
    </w:p>
    <w:p w14:paraId="47456C85" w14:textId="77777777" w:rsidR="005A2C7A" w:rsidRPr="00245296" w:rsidRDefault="005A2C7A" w:rsidP="00870B81">
      <w:pPr>
        <w:spacing w:after="0"/>
        <w:rPr>
          <w:rFonts w:ascii="Arial" w:hAnsi="Arial" w:cs="Arial"/>
          <w:b/>
          <w:bCs/>
        </w:rPr>
      </w:pPr>
      <w:r w:rsidRPr="00245296">
        <w:rPr>
          <w:rFonts w:ascii="Arial" w:hAnsi="Arial" w:cs="Arial"/>
          <w:b/>
          <w:bCs/>
        </w:rPr>
        <w:t xml:space="preserve">Sach-, Vermögens-, und Personenschäden </w:t>
      </w:r>
    </w:p>
    <w:p w14:paraId="4D610A26" w14:textId="77777777" w:rsidR="003179F8" w:rsidRDefault="005A2C7A" w:rsidP="00870B81">
      <w:pPr>
        <w:spacing w:after="0"/>
        <w:rPr>
          <w:rFonts w:ascii="Arial" w:hAnsi="Arial" w:cs="Arial"/>
          <w:b/>
          <w:bCs/>
        </w:rPr>
      </w:pPr>
      <w:r w:rsidRPr="00245296">
        <w:rPr>
          <w:rFonts w:ascii="Arial" w:hAnsi="Arial" w:cs="Arial"/>
          <w:b/>
          <w:bCs/>
        </w:rPr>
        <w:t xml:space="preserve">in der Höhe von mindestens </w:t>
      </w:r>
      <w:r w:rsidR="00870B81">
        <w:rPr>
          <w:rFonts w:ascii="Arial" w:hAnsi="Arial" w:cs="Arial"/>
          <w:b/>
          <w:bCs/>
        </w:rPr>
        <w:t>5</w:t>
      </w:r>
      <w:r w:rsidRPr="00245296">
        <w:rPr>
          <w:rFonts w:ascii="Arial" w:hAnsi="Arial" w:cs="Arial"/>
          <w:b/>
          <w:bCs/>
        </w:rPr>
        <w:t xml:space="preserve"> Mio. EUR </w:t>
      </w:r>
      <w:r w:rsidR="003D3D57" w:rsidRPr="00245296">
        <w:rPr>
          <w:rFonts w:ascii="Arial" w:hAnsi="Arial" w:cs="Arial"/>
          <w:b/>
          <w:bCs/>
        </w:rPr>
        <w:t>je Schaden</w:t>
      </w:r>
      <w:r w:rsidRPr="00245296">
        <w:rPr>
          <w:rFonts w:ascii="Arial" w:hAnsi="Arial" w:cs="Arial"/>
          <w:b/>
          <w:bCs/>
        </w:rPr>
        <w:t>s</w:t>
      </w:r>
      <w:r w:rsidR="003D3D57" w:rsidRPr="00245296">
        <w:rPr>
          <w:rFonts w:ascii="Arial" w:hAnsi="Arial" w:cs="Arial"/>
          <w:b/>
          <w:bCs/>
        </w:rPr>
        <w:t xml:space="preserve">ereignisses </w:t>
      </w:r>
      <w:r w:rsidRPr="00245296">
        <w:rPr>
          <w:rFonts w:ascii="Arial" w:hAnsi="Arial" w:cs="Arial"/>
          <w:b/>
          <w:bCs/>
        </w:rPr>
        <w:t>nachweisen.</w:t>
      </w:r>
      <w:r w:rsidR="00563806" w:rsidRPr="00245296">
        <w:rPr>
          <w:rFonts w:ascii="Arial" w:hAnsi="Arial" w:cs="Arial"/>
          <w:b/>
          <w:bCs/>
        </w:rPr>
        <w:tab/>
      </w:r>
    </w:p>
    <w:p w14:paraId="1ECF39DC" w14:textId="77777777" w:rsidR="00870B81" w:rsidRPr="00245296" w:rsidRDefault="00870B81" w:rsidP="00870B81">
      <w:pPr>
        <w:spacing w:after="0"/>
        <w:rPr>
          <w:rFonts w:ascii="Arial" w:hAnsi="Arial" w:cs="Arial"/>
          <w:b/>
          <w:bCs/>
        </w:rPr>
      </w:pPr>
    </w:p>
    <w:p w14:paraId="0EEB6F89" w14:textId="77777777" w:rsidR="005A2C7A" w:rsidRPr="00F976ED" w:rsidRDefault="005A2C7A" w:rsidP="00FF1703">
      <w:pPr>
        <w:spacing w:after="0"/>
        <w:rPr>
          <w:rFonts w:ascii="Arial" w:hAnsi="Arial" w:cs="Arial"/>
        </w:rPr>
      </w:pPr>
    </w:p>
    <w:permStart w:id="1904703815" w:edGrp="everyone"/>
    <w:p w14:paraId="7922A099" w14:textId="77777777" w:rsidR="00D04538" w:rsidRDefault="00921925" w:rsidP="00D04538">
      <w:pPr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32013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1707">
            <w:rPr>
              <w:rFonts w:ascii="MS Gothic" w:eastAsia="MS Gothic" w:hAnsi="MS Gothic" w:cs="Arial" w:hint="eastAsia"/>
            </w:rPr>
            <w:t>☐</w:t>
          </w:r>
        </w:sdtContent>
      </w:sdt>
      <w:permEnd w:id="1904703815"/>
      <w:r w:rsidR="00D04538">
        <w:rPr>
          <w:rFonts w:ascii="Arial" w:hAnsi="Arial" w:cs="Arial"/>
        </w:rPr>
        <w:t xml:space="preserve">   </w:t>
      </w:r>
      <w:r w:rsidR="00D04538">
        <w:rPr>
          <w:rFonts w:ascii="Arial" w:hAnsi="Arial" w:cs="Arial"/>
        </w:rPr>
        <w:tab/>
      </w:r>
      <w:r w:rsidR="003A30E3" w:rsidRPr="00F976ED">
        <w:rPr>
          <w:rFonts w:ascii="Arial" w:hAnsi="Arial" w:cs="Arial"/>
        </w:rPr>
        <w:t xml:space="preserve">Ich erkläre / wir erklären mit dieser Unterschrift, dass ich / wir </w:t>
      </w:r>
      <w:r w:rsidR="00071093" w:rsidRPr="00F976ED">
        <w:rPr>
          <w:rFonts w:ascii="Arial" w:hAnsi="Arial" w:cs="Arial"/>
        </w:rPr>
        <w:t xml:space="preserve">über </w:t>
      </w:r>
      <w:r w:rsidR="003A30E3" w:rsidRPr="00F976ED">
        <w:rPr>
          <w:rFonts w:ascii="Arial" w:hAnsi="Arial" w:cs="Arial"/>
        </w:rPr>
        <w:t xml:space="preserve">eine entsprechende Versicherung bereits </w:t>
      </w:r>
      <w:r w:rsidR="00071093" w:rsidRPr="00F976ED">
        <w:rPr>
          <w:rFonts w:ascii="Arial" w:hAnsi="Arial" w:cs="Arial"/>
        </w:rPr>
        <w:t>verfügen</w:t>
      </w:r>
      <w:r w:rsidR="002013BC">
        <w:rPr>
          <w:rFonts w:ascii="Arial" w:hAnsi="Arial" w:cs="Arial"/>
        </w:rPr>
        <w:t>.</w:t>
      </w:r>
      <w:r w:rsidR="00071093" w:rsidRPr="00F976ED">
        <w:rPr>
          <w:rFonts w:ascii="Arial" w:hAnsi="Arial" w:cs="Arial"/>
        </w:rPr>
        <w:t xml:space="preserve"> </w:t>
      </w:r>
    </w:p>
    <w:permStart w:id="1289488719" w:edGrp="everyone"/>
    <w:p w14:paraId="407818E0" w14:textId="77777777" w:rsidR="009D43C0" w:rsidRDefault="00921925" w:rsidP="00D04538">
      <w:pPr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773087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4538">
            <w:rPr>
              <w:rFonts w:ascii="MS Gothic" w:eastAsia="MS Gothic" w:hAnsi="MS Gothic" w:cs="Arial" w:hint="eastAsia"/>
            </w:rPr>
            <w:t>☐</w:t>
          </w:r>
        </w:sdtContent>
      </w:sdt>
      <w:permEnd w:id="1289488719"/>
      <w:r w:rsidR="00D04538">
        <w:rPr>
          <w:rFonts w:ascii="Arial" w:hAnsi="Arial" w:cs="Arial"/>
        </w:rPr>
        <w:t xml:space="preserve">   </w:t>
      </w:r>
      <w:r w:rsidR="00D04538">
        <w:rPr>
          <w:rFonts w:ascii="Arial" w:hAnsi="Arial" w:cs="Arial"/>
        </w:rPr>
        <w:tab/>
      </w:r>
      <w:r w:rsidR="00316D70">
        <w:rPr>
          <w:rFonts w:ascii="Arial" w:hAnsi="Arial" w:cs="Arial"/>
        </w:rPr>
        <w:t>I</w:t>
      </w:r>
      <w:r w:rsidR="003A30E3" w:rsidRPr="00F976ED">
        <w:rPr>
          <w:rFonts w:ascii="Arial" w:hAnsi="Arial" w:cs="Arial"/>
        </w:rPr>
        <w:t xml:space="preserve">ch </w:t>
      </w:r>
      <w:r w:rsidR="00316D70">
        <w:rPr>
          <w:rFonts w:ascii="Arial" w:hAnsi="Arial" w:cs="Arial"/>
        </w:rPr>
        <w:t xml:space="preserve">erkläre </w:t>
      </w:r>
      <w:r w:rsidR="003A30E3" w:rsidRPr="00F976ED">
        <w:rPr>
          <w:rFonts w:ascii="Arial" w:hAnsi="Arial" w:cs="Arial"/>
        </w:rPr>
        <w:t>/ wir</w:t>
      </w:r>
      <w:r w:rsidR="00316D70">
        <w:rPr>
          <w:rFonts w:ascii="Arial" w:hAnsi="Arial" w:cs="Arial"/>
        </w:rPr>
        <w:t xml:space="preserve"> erklären</w:t>
      </w:r>
      <w:r w:rsidR="003D3D57">
        <w:rPr>
          <w:rFonts w:ascii="Arial" w:hAnsi="Arial" w:cs="Arial"/>
        </w:rPr>
        <w:t>, dass ich/ wir</w:t>
      </w:r>
      <w:r w:rsidR="003A30E3" w:rsidRPr="00F976ED">
        <w:rPr>
          <w:rFonts w:ascii="Arial" w:hAnsi="Arial" w:cs="Arial"/>
        </w:rPr>
        <w:t xml:space="preserve"> eine solche Versicherung mit den oben genannten </w:t>
      </w:r>
      <w:r w:rsidR="00D04538">
        <w:rPr>
          <w:rFonts w:ascii="Arial" w:hAnsi="Arial" w:cs="Arial"/>
        </w:rPr>
        <w:t>M</w:t>
      </w:r>
      <w:r w:rsidR="00CB5B4C" w:rsidRPr="00F976ED">
        <w:rPr>
          <w:rFonts w:ascii="Arial" w:hAnsi="Arial" w:cs="Arial"/>
        </w:rPr>
        <w:t xml:space="preserve">indestdeckungssummen je Schadensfall </w:t>
      </w:r>
      <w:r w:rsidR="003A30E3" w:rsidRPr="00F976ED">
        <w:rPr>
          <w:rFonts w:ascii="Arial" w:hAnsi="Arial" w:cs="Arial"/>
        </w:rPr>
        <w:t>spätestens unverzüglich nach Erhalt des Zuschlages abschließen werde/n.</w:t>
      </w:r>
      <w:r w:rsidR="0033221C" w:rsidRPr="00F976ED">
        <w:rPr>
          <w:rFonts w:ascii="Arial" w:hAnsi="Arial" w:cs="Arial"/>
        </w:rPr>
        <w:t xml:space="preserve"> </w:t>
      </w:r>
    </w:p>
    <w:p w14:paraId="5A5F16A0" w14:textId="77777777" w:rsidR="00316D70" w:rsidRPr="00F976ED" w:rsidRDefault="00316D70" w:rsidP="00D04538">
      <w:pPr>
        <w:ind w:left="567" w:hanging="567"/>
        <w:rPr>
          <w:rFonts w:ascii="Arial" w:hAnsi="Arial" w:cs="Arial"/>
        </w:rPr>
      </w:pPr>
    </w:p>
    <w:p w14:paraId="0CF3DC62" w14:textId="77777777" w:rsidR="003A30E3" w:rsidRPr="005A2C7A" w:rsidRDefault="00316D70" w:rsidP="009D43C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</w:t>
      </w:r>
      <w:r w:rsidR="00071093" w:rsidRPr="00D04538">
        <w:rPr>
          <w:rFonts w:ascii="Arial" w:hAnsi="Arial" w:cs="Arial"/>
          <w:b/>
          <w:bCs/>
        </w:rPr>
        <w:t xml:space="preserve">ine Kopie des Versicherungsscheins </w:t>
      </w:r>
      <w:r>
        <w:rPr>
          <w:rFonts w:ascii="Arial" w:hAnsi="Arial" w:cs="Arial"/>
          <w:b/>
          <w:bCs/>
        </w:rPr>
        <w:t xml:space="preserve">ist erst </w:t>
      </w:r>
      <w:r w:rsidR="00071093" w:rsidRPr="00D04538">
        <w:rPr>
          <w:rFonts w:ascii="Arial" w:hAnsi="Arial" w:cs="Arial"/>
          <w:b/>
          <w:bCs/>
        </w:rPr>
        <w:t xml:space="preserve">innerhalb von </w:t>
      </w:r>
      <w:r>
        <w:rPr>
          <w:rFonts w:ascii="Arial" w:hAnsi="Arial" w:cs="Arial"/>
          <w:b/>
          <w:bCs/>
        </w:rPr>
        <w:t>zwei</w:t>
      </w:r>
      <w:r w:rsidR="00071093" w:rsidRPr="00D04538">
        <w:rPr>
          <w:rFonts w:ascii="Arial" w:hAnsi="Arial" w:cs="Arial"/>
          <w:b/>
          <w:bCs/>
        </w:rPr>
        <w:t xml:space="preserve"> Wochen nach Zuschlagserteilung </w:t>
      </w:r>
      <w:r>
        <w:rPr>
          <w:rFonts w:ascii="Arial" w:hAnsi="Arial" w:cs="Arial"/>
          <w:b/>
          <w:bCs/>
        </w:rPr>
        <w:t xml:space="preserve">dem Auftraggeber </w:t>
      </w:r>
      <w:r w:rsidR="00071093" w:rsidRPr="00D04538">
        <w:rPr>
          <w:rFonts w:ascii="Arial" w:hAnsi="Arial" w:cs="Arial"/>
          <w:b/>
          <w:bCs/>
        </w:rPr>
        <w:t>vor</w:t>
      </w:r>
      <w:r>
        <w:rPr>
          <w:rFonts w:ascii="Arial" w:hAnsi="Arial" w:cs="Arial"/>
          <w:b/>
          <w:bCs/>
        </w:rPr>
        <w:t>zulegen</w:t>
      </w:r>
      <w:r w:rsidR="00071093" w:rsidRPr="00D04538">
        <w:rPr>
          <w:rFonts w:ascii="Arial" w:hAnsi="Arial" w:cs="Arial"/>
          <w:b/>
          <w:bCs/>
        </w:rPr>
        <w:t xml:space="preserve">. </w:t>
      </w:r>
    </w:p>
    <w:p w14:paraId="025A506E" w14:textId="77777777" w:rsidR="009D43C0" w:rsidRPr="009D43C0" w:rsidRDefault="00DF6A05" w:rsidP="009D43C0">
      <w:pPr>
        <w:rPr>
          <w:rFonts w:ascii="Arial" w:hAnsi="Arial" w:cs="Arial"/>
        </w:rPr>
      </w:pPr>
      <w:r w:rsidRPr="00F976ED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0BD990" wp14:editId="44A640C1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id w:val="-353345234"/>
                              <w:placeholder>
                                <w:docPart w:val="8858606F434943DB8B6DCA04938D7715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ermStart w:id="715545917" w:edGrp="everyone" w:displacedByCustomXml="prev"/>
                              <w:p w14:paraId="389555DB" w14:textId="77777777" w:rsidR="00DF6A05" w:rsidRDefault="00895708" w:rsidP="00DF6A05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874D6B">
                                  <w:rPr>
                                    <w:rStyle w:val="Platzhaltertext"/>
                                    <w:rFonts w:ascii="Arial" w:hAnsi="Arial" w:cs="Arial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Klicken oder tippen Sie hier, um Text einzugeben.</w:t>
                                </w:r>
                              </w:p>
                              <w:permEnd w:id="715545917" w:displacedByCustomXml="next"/>
                            </w:sdtContent>
                          </w:sdt>
                          <w:p w14:paraId="540B7DB6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57E29013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Ort, Datum, </w:t>
                            </w:r>
                            <w:r w:rsidR="00874D6B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Name</w:t>
                            </w: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874D6B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in Textform</w:t>
                            </w:r>
                          </w:p>
                          <w:p w14:paraId="29BE0464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79BB41D9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FDA13A7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0C309DDA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0245FCE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4E7C30BC" w14:textId="77777777" w:rsidR="00DF6A05" w:rsidRPr="002B66C4" w:rsidRDefault="00DF6A05" w:rsidP="00DF6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BD990" id="Rechteck 5" o:spid="_x0000_s1026" style="position:absolute;margin-left:-3.1pt;margin-top:22pt;width:464.15pt;height:70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sdt>
                      <w:sdtPr>
                        <w:rPr>
                          <w:color w:val="000000" w:themeColor="text1"/>
                          <w:sz w:val="14"/>
                          <w:szCs w:val="14"/>
                        </w:rPr>
                        <w:id w:val="-353345234"/>
                        <w:placeholder>
                          <w:docPart w:val="8858606F434943DB8B6DCA04938D7715"/>
                        </w:placeholder>
                        <w:showingPlcHdr/>
                        <w:text/>
                      </w:sdtPr>
                      <w:sdtEndPr/>
                      <w:sdtContent>
                        <w:permStart w:id="715545917" w:edGrp="everyone" w:displacedByCustomXml="prev"/>
                        <w:p w14:paraId="389555DB" w14:textId="77777777" w:rsidR="00DF6A05" w:rsidRDefault="00895708" w:rsidP="00DF6A05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874D6B">
                            <w:rPr>
                              <w:rStyle w:val="Platzhaltertext"/>
                              <w:rFonts w:ascii="Arial" w:hAnsi="Arial" w:cs="Arial"/>
                              <w:color w:val="000000" w:themeColor="text1"/>
                              <w:sz w:val="20"/>
                              <w:szCs w:val="20"/>
                            </w:rPr>
                            <w:t>Klicken oder tippen Sie hier, um Text einzugeben.</w:t>
                          </w:r>
                        </w:p>
                        <w:permEnd w:id="715545917" w:displacedByCustomXml="next"/>
                      </w:sdtContent>
                    </w:sdt>
                    <w:p w14:paraId="540B7DB6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57E29013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Ort, Datum, </w:t>
                      </w:r>
                      <w:r w:rsidR="00874D6B">
                        <w:rPr>
                          <w:color w:val="000000" w:themeColor="text1"/>
                          <w:sz w:val="14"/>
                          <w:szCs w:val="14"/>
                        </w:rPr>
                        <w:t>Name</w:t>
                      </w: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 </w:t>
                      </w:r>
                      <w:r w:rsidR="00874D6B">
                        <w:rPr>
                          <w:color w:val="000000" w:themeColor="text1"/>
                          <w:sz w:val="14"/>
                          <w:szCs w:val="14"/>
                        </w:rPr>
                        <w:t>in Textform</w:t>
                      </w:r>
                    </w:p>
                    <w:p w14:paraId="29BE0464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79BB41D9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FDA13A7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0C309DDA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40245FCE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4E7C30BC" w14:textId="77777777" w:rsidR="00DF6A05" w:rsidRPr="002B66C4" w:rsidRDefault="00DF6A05" w:rsidP="00DF6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9D43C0" w:rsidRPr="009D43C0" w:rsidSect="00C77D97">
      <w:headerReference w:type="default" r:id="rId12"/>
      <w:footerReference w:type="default" r:id="rId13"/>
      <w:pgSz w:w="11906" w:h="16838" w:code="9"/>
      <w:pgMar w:top="1418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099FC" w14:textId="77777777" w:rsidR="00921925" w:rsidRDefault="00921925" w:rsidP="00071EDD">
      <w:pPr>
        <w:spacing w:after="0" w:line="240" w:lineRule="auto"/>
      </w:pPr>
      <w:r>
        <w:separator/>
      </w:r>
    </w:p>
  </w:endnote>
  <w:endnote w:type="continuationSeparator" w:id="0">
    <w:p w14:paraId="3D38F3D6" w14:textId="77777777" w:rsidR="00921925" w:rsidRDefault="00921925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98A26" w14:textId="77777777" w:rsidR="00C77D97" w:rsidRDefault="00C77D97">
    <w:pPr>
      <w:pStyle w:val="Fuzeile"/>
    </w:pPr>
  </w:p>
  <w:p w14:paraId="4075B1C4" w14:textId="77777777" w:rsidR="00C77D97" w:rsidRDefault="00C77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C989C" w14:textId="77777777" w:rsidR="00921925" w:rsidRDefault="00921925" w:rsidP="00071EDD">
      <w:pPr>
        <w:spacing w:after="0" w:line="240" w:lineRule="auto"/>
      </w:pPr>
      <w:r>
        <w:separator/>
      </w:r>
    </w:p>
  </w:footnote>
  <w:footnote w:type="continuationSeparator" w:id="0">
    <w:p w14:paraId="179A43F9" w14:textId="77777777" w:rsidR="00921925" w:rsidRDefault="00921925" w:rsidP="00071EDD">
      <w:pPr>
        <w:spacing w:after="0" w:line="240" w:lineRule="auto"/>
      </w:pPr>
      <w:r>
        <w:continuationSeparator/>
      </w:r>
    </w:p>
  </w:footnote>
  <w:footnote w:id="1">
    <w:p w14:paraId="1886C2FA" w14:textId="77777777" w:rsidR="00DD482C" w:rsidRDefault="00FF1703">
      <w:pPr>
        <w:pStyle w:val="Funotentext"/>
      </w:pPr>
      <w:r w:rsidRPr="00F976ED">
        <w:rPr>
          <w:rStyle w:val="Funotenzeichen"/>
        </w:rPr>
        <w:footnoteRef/>
      </w:r>
      <w:r w:rsidR="00DD482C" w:rsidRPr="00F976ED">
        <w:t>Für Hersteller mit Zusatz einer Produkthaftpflichtversicherung</w:t>
      </w:r>
    </w:p>
    <w:p w14:paraId="04F2BAB4" w14:textId="77777777" w:rsidR="00FF1703" w:rsidRDefault="00DD482C">
      <w:pPr>
        <w:pStyle w:val="Funotentext"/>
      </w:pPr>
      <w:r>
        <w:t>²</w:t>
      </w:r>
      <w:r w:rsidR="00FF1703">
        <w:t xml:space="preserve"> (für ggf. weitere Mitglieder</w:t>
      </w:r>
      <w:r w:rsidR="001B5275">
        <w:t>/Nachunternehmer</w:t>
      </w:r>
      <w:r w:rsidR="00FF1703">
        <w:t xml:space="preserve"> ist eine Kopie dieses Vordrucks zu verwenden)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2F087" w14:textId="77777777" w:rsidR="004E3808" w:rsidRDefault="004E3808" w:rsidP="00787877">
    <w:pPr>
      <w:pStyle w:val="Fuzeile"/>
      <w:rPr>
        <w:rFonts w:ascii="Arial" w:hAnsi="Arial" w:cs="Arial"/>
        <w:b/>
        <w:bCs/>
      </w:rPr>
    </w:pPr>
    <w:r w:rsidRPr="003D3D57">
      <w:rPr>
        <w:b/>
        <w:bCs/>
        <w:noProof/>
        <w:lang w:eastAsia="de-DE"/>
      </w:rPr>
      <w:drawing>
        <wp:anchor distT="0" distB="0" distL="114300" distR="114300" simplePos="0" relativeHeight="251658240" behindDoc="1" locked="0" layoutInCell="1" allowOverlap="1" wp14:anchorId="07E7E2C0" wp14:editId="42D39029">
          <wp:simplePos x="0" y="0"/>
          <wp:positionH relativeFrom="column">
            <wp:posOffset>4654550</wp:posOffset>
          </wp:positionH>
          <wp:positionV relativeFrom="paragraph">
            <wp:posOffset>-38735</wp:posOffset>
          </wp:positionV>
          <wp:extent cx="1101090" cy="365760"/>
          <wp:effectExtent l="0" t="0" r="3810" b="0"/>
          <wp:wrapTight wrapText="bothSides">
            <wp:wrapPolygon edited="0">
              <wp:start x="3737" y="0"/>
              <wp:lineTo x="0" y="9000"/>
              <wp:lineTo x="0" y="20250"/>
              <wp:lineTo x="16069" y="20250"/>
              <wp:lineTo x="18685" y="20250"/>
              <wp:lineTo x="21301" y="20250"/>
              <wp:lineTo x="21301" y="4500"/>
              <wp:lineTo x="7474" y="0"/>
              <wp:lineTo x="3737" y="0"/>
            </wp:wrapPolygon>
          </wp:wrapTight>
          <wp:docPr id="1" name="Bild 3" descr="HH_Logo_HHVA 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 descr="HH_Logo_HHVA 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34D04" w14:textId="42E7C415" w:rsidR="00EE34A7" w:rsidRPr="00BB6EF9" w:rsidRDefault="002A535E" w:rsidP="004E3808">
    <w:pPr>
      <w:pStyle w:val="Fuzeile"/>
      <w:spacing w:line="360" w:lineRule="auto"/>
      <w:rPr>
        <w:rFonts w:ascii="Arial" w:hAnsi="Arial" w:cs="Arial"/>
        <w:b/>
        <w:bCs/>
      </w:rPr>
    </w:pPr>
    <w:r w:rsidRPr="002A535E">
      <w:rPr>
        <w:rFonts w:ascii="Arial" w:hAnsi="Arial" w:cs="Arial"/>
        <w:b/>
        <w:bCs/>
      </w:rPr>
      <w:t>ÖA260722R002</w:t>
    </w:r>
    <w:r w:rsidR="00787877">
      <w:rPr>
        <w:rFonts w:ascii="Arial" w:hAnsi="Arial" w:cs="Arial"/>
      </w:rPr>
      <w:tab/>
    </w:r>
  </w:p>
  <w:p w14:paraId="15FE4914" w14:textId="77777777" w:rsidR="00071EDD" w:rsidRDefault="00071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60206029">
    <w:abstractNumId w:val="0"/>
  </w:num>
  <w:num w:numId="2" w16cid:durableId="1174225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a8VVwS3v5KT3dpgXwkANPS/Jw4n3aqH11KF1dSjVzb0isDTSDxK4IaRkSpoPwM9PjOrkz/ZDgokQVusSzG4Osw==" w:salt="QE3FQZBnOoH7Uj/f8ZuJD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5C272C"/>
    <w:rsid w:val="00071093"/>
    <w:rsid w:val="00071EDD"/>
    <w:rsid w:val="00096F92"/>
    <w:rsid w:val="000B6D91"/>
    <w:rsid w:val="000B7794"/>
    <w:rsid w:val="00102A1A"/>
    <w:rsid w:val="0013290C"/>
    <w:rsid w:val="0018571E"/>
    <w:rsid w:val="001B5275"/>
    <w:rsid w:val="001F1971"/>
    <w:rsid w:val="002013BC"/>
    <w:rsid w:val="00245296"/>
    <w:rsid w:val="00251A21"/>
    <w:rsid w:val="002527FE"/>
    <w:rsid w:val="00277FBA"/>
    <w:rsid w:val="00280396"/>
    <w:rsid w:val="002A10B0"/>
    <w:rsid w:val="002A535E"/>
    <w:rsid w:val="002B2750"/>
    <w:rsid w:val="00316D70"/>
    <w:rsid w:val="003179F8"/>
    <w:rsid w:val="0033221C"/>
    <w:rsid w:val="003407C0"/>
    <w:rsid w:val="00344A58"/>
    <w:rsid w:val="003A30E3"/>
    <w:rsid w:val="003D2C1C"/>
    <w:rsid w:val="003D3D57"/>
    <w:rsid w:val="00414FB9"/>
    <w:rsid w:val="004258F7"/>
    <w:rsid w:val="004259A7"/>
    <w:rsid w:val="0043554E"/>
    <w:rsid w:val="0045104F"/>
    <w:rsid w:val="004A538C"/>
    <w:rsid w:val="004B5F10"/>
    <w:rsid w:val="004E3808"/>
    <w:rsid w:val="00563806"/>
    <w:rsid w:val="005A2C7A"/>
    <w:rsid w:val="005C272C"/>
    <w:rsid w:val="005D00AC"/>
    <w:rsid w:val="005F5034"/>
    <w:rsid w:val="005F7855"/>
    <w:rsid w:val="006033B8"/>
    <w:rsid w:val="00672670"/>
    <w:rsid w:val="00676DBA"/>
    <w:rsid w:val="0067729D"/>
    <w:rsid w:val="00693309"/>
    <w:rsid w:val="006B3AB2"/>
    <w:rsid w:val="006E55EE"/>
    <w:rsid w:val="00702D63"/>
    <w:rsid w:val="007371C4"/>
    <w:rsid w:val="0075445F"/>
    <w:rsid w:val="00787877"/>
    <w:rsid w:val="007A3884"/>
    <w:rsid w:val="007E7FCD"/>
    <w:rsid w:val="00825E5F"/>
    <w:rsid w:val="00827179"/>
    <w:rsid w:val="00850626"/>
    <w:rsid w:val="00870B81"/>
    <w:rsid w:val="00874D6B"/>
    <w:rsid w:val="00895708"/>
    <w:rsid w:val="008A49AC"/>
    <w:rsid w:val="008C0985"/>
    <w:rsid w:val="008F034B"/>
    <w:rsid w:val="0090449D"/>
    <w:rsid w:val="00921925"/>
    <w:rsid w:val="009521B0"/>
    <w:rsid w:val="0099052B"/>
    <w:rsid w:val="009937F8"/>
    <w:rsid w:val="009D43C0"/>
    <w:rsid w:val="009F22F5"/>
    <w:rsid w:val="00A10551"/>
    <w:rsid w:val="00A82135"/>
    <w:rsid w:val="00AC3147"/>
    <w:rsid w:val="00AC3775"/>
    <w:rsid w:val="00AE26BA"/>
    <w:rsid w:val="00AF504A"/>
    <w:rsid w:val="00B56C0E"/>
    <w:rsid w:val="00BB6EF9"/>
    <w:rsid w:val="00BF2D93"/>
    <w:rsid w:val="00C35058"/>
    <w:rsid w:val="00C77D97"/>
    <w:rsid w:val="00C77DDA"/>
    <w:rsid w:val="00CB5B4C"/>
    <w:rsid w:val="00CB72DB"/>
    <w:rsid w:val="00CC36DA"/>
    <w:rsid w:val="00CE13E5"/>
    <w:rsid w:val="00D04538"/>
    <w:rsid w:val="00D5665B"/>
    <w:rsid w:val="00D574AE"/>
    <w:rsid w:val="00D71707"/>
    <w:rsid w:val="00D8382F"/>
    <w:rsid w:val="00DD482C"/>
    <w:rsid w:val="00DF6A05"/>
    <w:rsid w:val="00E12EE8"/>
    <w:rsid w:val="00E226F9"/>
    <w:rsid w:val="00EA7891"/>
    <w:rsid w:val="00EE34A7"/>
    <w:rsid w:val="00F20135"/>
    <w:rsid w:val="00F30F97"/>
    <w:rsid w:val="00F62E55"/>
    <w:rsid w:val="00F976ED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8CE0F"/>
  <w15:docId w15:val="{B84CDD91-898F-4F70-AEF4-549290FB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Eigenerkl&#228;rung%20Versicher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858606F434943DB8B6DCA04938D77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D01895-9BA6-4B5D-BD1A-7A8265C497F8}"/>
      </w:docPartPr>
      <w:docPartBody>
        <w:p w:rsidR="0084546B" w:rsidRDefault="0084546B">
          <w:pPr>
            <w:pStyle w:val="8858606F434943DB8B6DCA04938D7715"/>
          </w:pPr>
          <w:r w:rsidRPr="007D404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46B"/>
    <w:rsid w:val="00702D63"/>
    <w:rsid w:val="0084546B"/>
    <w:rsid w:val="00A10551"/>
    <w:rsid w:val="00D9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8858606F434943DB8B6DCA04938D7715">
    <w:name w:val="8858606F434943DB8B6DCA04938D77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5ba566-94a9-4372-9f76-a2e6be73f4fc" xsi:nil="true"/>
    <lcf76f155ced4ddcb4097134ff3c332f xmlns="688d7ed0-0102-4dd5-9925-305376c5ec7f">
      <Terms xmlns="http://schemas.microsoft.com/office/infopath/2007/PartnerControls"/>
    </lcf76f155ced4ddcb4097134ff3c332f>
  </documentManagement>
</p:properties>
</file>

<file path=customXml/item2.xml><?xml version="1.0" encoding="utf-8"?>
<BSO999929 xmlns="http://www.datev.de/BSOffice/999929">c15802c0-2f5b-49ab-a8c7-6f019b8c4be7</BSO999929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212EF671DE474ABEA7C087F5C26EDE" ma:contentTypeVersion="17" ma:contentTypeDescription="Ein neues Dokument erstellen." ma:contentTypeScope="" ma:versionID="6eaf1abb0dabf5d59ecde10ca91cae17">
  <xsd:schema xmlns:xsd="http://www.w3.org/2001/XMLSchema" xmlns:xs="http://www.w3.org/2001/XMLSchema" xmlns:p="http://schemas.microsoft.com/office/2006/metadata/properties" xmlns:ns2="688d7ed0-0102-4dd5-9925-305376c5ec7f" xmlns:ns3="e65ba566-94a9-4372-9f76-a2e6be73f4fc" targetNamespace="http://schemas.microsoft.com/office/2006/metadata/properties" ma:root="true" ma:fieldsID="36567e6fdb9f2ccc62f695e5f1a99337" ns2:_="" ns3:_="">
    <xsd:import namespace="688d7ed0-0102-4dd5-9925-305376c5ec7f"/>
    <xsd:import namespace="e65ba566-94a9-4372-9f76-a2e6be73f4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d7ed0-0102-4dd5-9925-305376c5ec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ba566-94a9-4372-9f76-a2e6be73f4f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4d6a72c-6753-43ce-8d25-0160ebb3aa45}" ma:internalName="TaxCatchAll" ma:showField="CatchAllData" ma:web="e65ba566-94a9-4372-9f76-a2e6be73f4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B0B99-5A44-4C27-AE03-AFFB7E81FD43}">
  <ds:schemaRefs>
    <ds:schemaRef ds:uri="http://schemas.microsoft.com/office/2006/metadata/properties"/>
    <ds:schemaRef ds:uri="http://schemas.microsoft.com/office/infopath/2007/PartnerControls"/>
    <ds:schemaRef ds:uri="e65ba566-94a9-4372-9f76-a2e6be73f4fc"/>
    <ds:schemaRef ds:uri="688d7ed0-0102-4dd5-9925-305376c5ec7f"/>
  </ds:schemaRefs>
</ds:datastoreItem>
</file>

<file path=customXml/itemProps2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119FCBED-D865-498B-BF81-2E1AD5FEC7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05EF29-4D4B-4B2D-AB02-1E87350B1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d7ed0-0102-4dd5-9925-305376c5ec7f"/>
    <ds:schemaRef ds:uri="e65ba566-94a9-4372-9f76-a2e6be73f4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FF8D92-9EA5-4E93-B915-A78D0F4C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Eigenerklärung Versicherung</Template>
  <TotalTime>0</TotalTime>
  <Pages>1</Pages>
  <Words>179</Words>
  <Characters>1129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Gogolin Melanie (A1)</dc:creator>
  <cp:lastModifiedBy>Gogolin Melanie (HHVA E1)</cp:lastModifiedBy>
  <cp:revision>2</cp:revision>
  <cp:lastPrinted>2017-03-07T12:04:00Z</cp:lastPrinted>
  <dcterms:created xsi:type="dcterms:W3CDTF">2026-07-22T10:32:00Z</dcterms:created>
  <dcterms:modified xsi:type="dcterms:W3CDTF">2026-07-23T12:54:00Z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2023-11-15T09:49:57Z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c6ce0a13-3369-4942-81c0-97b2cedd5498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0x01010037212EF671DE474ABEA7C087F5C26EDE</vt:lpwstr>
  </property>
</Properties>
</file>